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646ED8">
        <w:rPr>
          <w:rFonts w:ascii="Corbel" w:hAnsi="Corbel"/>
          <w:bCs/>
          <w:i/>
        </w:rPr>
        <w:t xml:space="preserve">Załącznik nr 1.5 do Zarządzenia Rektora UR  nr </w:t>
      </w:r>
      <w:r w:rsidR="00646ED8">
        <w:rPr>
          <w:rFonts w:ascii="Corbel" w:hAnsi="Corbel"/>
          <w:bCs/>
          <w:i/>
        </w:rPr>
        <w:t>7</w:t>
      </w:r>
      <w:r w:rsidRPr="00E960BB" w:rsidR="00646ED8">
        <w:rPr>
          <w:rFonts w:ascii="Corbel" w:hAnsi="Corbel"/>
          <w:bCs/>
          <w:i/>
        </w:rPr>
        <w:t>/20</w:t>
      </w:r>
      <w:r w:rsidR="00646ED8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343DDE" w:rsidP="00343DDE" w:rsidRDefault="0071620A" w14:paraId="2D02FDCF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FE1C6F">
        <w:rPr>
          <w:rFonts w:ascii="Corbel" w:hAnsi="Corbel"/>
          <w:i/>
          <w:smallCaps/>
          <w:sz w:val="24"/>
          <w:szCs w:val="24"/>
        </w:rPr>
        <w:t>2024-2029</w:t>
      </w:r>
    </w:p>
    <w:p xmlns:wp14="http://schemas.microsoft.com/office/word/2010/wordml" w:rsidR="0085747A" w:rsidP="00EA4832" w:rsidRDefault="00EA4832" w14:paraId="0B808111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1E708D">
        <w:rPr>
          <w:rFonts w:ascii="Corbel" w:hAnsi="Corbel"/>
          <w:sz w:val="20"/>
          <w:szCs w:val="20"/>
        </w:rPr>
        <w:t>202</w:t>
      </w:r>
      <w:r w:rsidR="00FE1C6F">
        <w:rPr>
          <w:rFonts w:ascii="Corbel" w:hAnsi="Corbel"/>
          <w:sz w:val="20"/>
          <w:szCs w:val="20"/>
        </w:rPr>
        <w:t>4</w:t>
      </w:r>
      <w:r w:rsidR="00C47517">
        <w:rPr>
          <w:rFonts w:ascii="Corbel" w:hAnsi="Corbel"/>
          <w:sz w:val="20"/>
          <w:szCs w:val="20"/>
        </w:rPr>
        <w:t>/20</w:t>
      </w:r>
      <w:r w:rsidR="001E708D">
        <w:rPr>
          <w:rFonts w:ascii="Corbel" w:hAnsi="Corbel"/>
          <w:sz w:val="20"/>
          <w:szCs w:val="20"/>
        </w:rPr>
        <w:t>2</w:t>
      </w:r>
      <w:r w:rsidR="00FE1C6F">
        <w:rPr>
          <w:rFonts w:ascii="Corbel" w:hAnsi="Corbel"/>
          <w:sz w:val="20"/>
          <w:szCs w:val="20"/>
        </w:rPr>
        <w:t>5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3F7EDA8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6C258E2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97171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</w:t>
            </w:r>
            <w:r w:rsidR="00343DDE">
              <w:rPr>
                <w:rFonts w:ascii="Corbel" w:hAnsi="Corbel"/>
                <w:b w:val="0"/>
                <w:sz w:val="24"/>
                <w:szCs w:val="24"/>
              </w:rPr>
              <w:t>ł</w:t>
            </w:r>
            <w:r>
              <w:rPr>
                <w:rFonts w:ascii="Corbel" w:hAnsi="Corbel"/>
                <w:b w:val="0"/>
                <w:sz w:val="24"/>
                <w:szCs w:val="24"/>
              </w:rPr>
              <w:t>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97171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C47517" w:rsidTr="00B819C8" w14:paraId="63AED1F3" wp14:textId="77777777">
        <w:tc>
          <w:tcPr>
            <w:tcW w:w="2694" w:type="dxa"/>
            <w:vAlign w:val="center"/>
          </w:tcPr>
          <w:p w:rsidRPr="009C54AE" w:rsidR="00C47517" w:rsidP="009C54AE" w:rsidRDefault="00C47517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966586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C47517" w:rsidTr="00B819C8" w14:paraId="6844CCFE" wp14:textId="77777777">
        <w:tc>
          <w:tcPr>
            <w:tcW w:w="2694" w:type="dxa"/>
            <w:vAlign w:val="center"/>
          </w:tcPr>
          <w:p w:rsidRPr="009C54AE" w:rsidR="00C47517" w:rsidP="009C54AE" w:rsidRDefault="00C47517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00810B3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xmlns:wp14="http://schemas.microsoft.com/office/word/2010/wordml" w:rsidRPr="009C54AE" w:rsidR="00C47517" w:rsidTr="00B819C8" w14:paraId="3B32AF2E" wp14:textId="77777777">
        <w:tc>
          <w:tcPr>
            <w:tcW w:w="2694" w:type="dxa"/>
            <w:vAlign w:val="center"/>
          </w:tcPr>
          <w:p w:rsidRPr="009C54AE" w:rsidR="00C47517" w:rsidP="009C54AE" w:rsidRDefault="00C47517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C47517" w:rsidTr="00B819C8" w14:paraId="629FB805" wp14:textId="77777777">
        <w:tc>
          <w:tcPr>
            <w:tcW w:w="2694" w:type="dxa"/>
            <w:vAlign w:val="center"/>
          </w:tcPr>
          <w:p w:rsidRPr="009C54AE" w:rsidR="00C47517" w:rsidP="009C54AE" w:rsidRDefault="00C47517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6652D93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2710A7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85747A" w:rsidTr="00B819C8" w14:paraId="5D25940D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966586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31C49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3AC059BC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331C49" w14:paraId="2AC30D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ęzyk polski</w:t>
            </w:r>
          </w:p>
        </w:tc>
      </w:tr>
      <w:tr xmlns:wp14="http://schemas.microsoft.com/office/word/2010/wordml" w:rsidRPr="009C54AE" w:rsidR="0085747A" w:rsidTr="00B819C8" w14:paraId="782D32A0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2A48F4D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0A2E1149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C47517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710A7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C47517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3DEEC669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C47517" w14:paraId="078CDEFA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C47517" w:rsidP="00C47517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9C54AE" w:rsidP="00C47517" w:rsidRDefault="00E22FBC" w14:paraId="55D48E7E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xmlns:wp14="http://schemas.microsoft.com/office/word/2010/wordml" w:rsidRPr="009C54AE" w:rsidR="007C2FFE" w:rsidP="009C54AE" w:rsidRDefault="007C2FFE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041D9E1A" wp14:textId="77777777">
        <w:tc>
          <w:tcPr>
            <w:tcW w:w="9670" w:type="dxa"/>
          </w:tcPr>
          <w:p w:rsidRPr="009C54AE" w:rsidR="0085747A" w:rsidP="00647946" w:rsidRDefault="00F470CB" w14:paraId="1374519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języka</w:t>
            </w:r>
          </w:p>
        </w:tc>
      </w:tr>
    </w:tbl>
    <w:p xmlns:wp14="http://schemas.microsoft.com/office/word/2010/wordml" w:rsidR="00153C41" w:rsidP="009C54AE" w:rsidRDefault="00153C41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7C2FFE" w:rsidP="009C54AE" w:rsidRDefault="007C2FFE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7C2FFE" w:rsidP="009C54AE" w:rsidRDefault="007C2FFE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B99056E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1299C43A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F470CB" w:rsidTr="00923D7D" w14:paraId="17D23B0E" wp14:textId="77777777">
        <w:tc>
          <w:tcPr>
            <w:tcW w:w="851" w:type="dxa"/>
            <w:vAlign w:val="center"/>
          </w:tcPr>
          <w:p w:rsidRPr="00C6513E" w:rsidR="00F470CB" w:rsidP="00966586" w:rsidRDefault="00F470CB" w14:paraId="5372B5A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13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C6513E" w:rsidR="00F470CB" w:rsidP="00966586" w:rsidRDefault="00F470CB" w14:paraId="1AC08E7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xmlns:wp14="http://schemas.microsoft.com/office/word/2010/wordml" w:rsidRPr="009C54AE" w:rsidR="00F470CB" w:rsidTr="00923D7D" w14:paraId="578D9DC1" wp14:textId="77777777">
        <w:tc>
          <w:tcPr>
            <w:tcW w:w="851" w:type="dxa"/>
            <w:vAlign w:val="center"/>
          </w:tcPr>
          <w:p w:rsidRPr="00982CDB" w:rsidR="00F470CB" w:rsidP="00966586" w:rsidRDefault="00F470CB" w14:paraId="550CF7E8" wp14:textId="77777777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:rsidRPr="00C6513E" w:rsidR="00F470CB" w:rsidP="00966586" w:rsidRDefault="00F470CB" w14:paraId="30EEFAA0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Rozwijanie umiejętności akcentowania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frazowania</w:t>
            </w:r>
            <w:r w:rsidRPr="00982CDB">
              <w:rPr>
                <w:rFonts w:ascii="Corbel" w:hAnsi="Corbel"/>
                <w:b w:val="0"/>
                <w:sz w:val="24"/>
                <w:szCs w:val="24"/>
              </w:rPr>
              <w:t xml:space="preserve"> i modulowania wypowiedzi</w:t>
            </w:r>
          </w:p>
        </w:tc>
      </w:tr>
      <w:tr xmlns:wp14="http://schemas.microsoft.com/office/word/2010/wordml" w:rsidRPr="009C54AE" w:rsidR="00F470CB" w:rsidTr="00923D7D" w14:paraId="327BBCCC" wp14:textId="77777777">
        <w:tc>
          <w:tcPr>
            <w:tcW w:w="851" w:type="dxa"/>
            <w:vAlign w:val="center"/>
          </w:tcPr>
          <w:p w:rsidRPr="00982CDB" w:rsidR="00F470CB" w:rsidP="00966586" w:rsidRDefault="00F470CB" w14:paraId="53C0B3C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:rsidRPr="00C6513E" w:rsidR="00F470CB" w:rsidP="00966586" w:rsidRDefault="00F470CB" w14:paraId="2770EA47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własnych predyspozycji interpretatorskich</w:t>
            </w:r>
          </w:p>
        </w:tc>
      </w:tr>
      <w:tr xmlns:wp14="http://schemas.microsoft.com/office/word/2010/wordml" w:rsidRPr="009C54AE" w:rsidR="00F470CB" w:rsidTr="00923D7D" w14:paraId="55308E71" wp14:textId="77777777">
        <w:tc>
          <w:tcPr>
            <w:tcW w:w="851" w:type="dxa"/>
            <w:vAlign w:val="center"/>
          </w:tcPr>
          <w:p w:rsidRPr="00982CDB" w:rsidR="00F470CB" w:rsidP="00966586" w:rsidRDefault="00F470CB" w14:paraId="7C12F91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:rsidRPr="00982CDB" w:rsidR="00F470CB" w:rsidP="00966586" w:rsidRDefault="00F470CB" w14:paraId="1A6FD07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xmlns:wp14="http://schemas.microsoft.com/office/word/2010/wordml" w:rsidRPr="009C54AE" w:rsidR="00F470CB" w:rsidTr="00923D7D" w14:paraId="666DFB76" wp14:textId="77777777">
        <w:tc>
          <w:tcPr>
            <w:tcW w:w="851" w:type="dxa"/>
            <w:vAlign w:val="center"/>
          </w:tcPr>
          <w:p w:rsidRPr="00982CDB" w:rsidR="00F470CB" w:rsidP="00966586" w:rsidRDefault="00F470CB" w14:paraId="56E055E9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819" w:type="dxa"/>
            <w:vAlign w:val="center"/>
          </w:tcPr>
          <w:p w:rsidRPr="00982CDB" w:rsidR="00F470CB" w:rsidP="00966586" w:rsidRDefault="00F470CB" w14:paraId="1CF2311C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xmlns:wp14="http://schemas.microsoft.com/office/word/2010/wordml" w:rsidRPr="009C54AE" w:rsidR="00F470CB" w:rsidTr="00923D7D" w14:paraId="3EB68741" wp14:textId="77777777">
        <w:tc>
          <w:tcPr>
            <w:tcW w:w="851" w:type="dxa"/>
            <w:vAlign w:val="center"/>
          </w:tcPr>
          <w:p w:rsidRPr="00982CDB" w:rsidR="00F470CB" w:rsidP="00966586" w:rsidRDefault="00F470CB" w14:paraId="00B3D6C2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819" w:type="dxa"/>
            <w:vAlign w:val="center"/>
          </w:tcPr>
          <w:p w:rsidRPr="00982CDB" w:rsidR="00F470CB" w:rsidP="00966586" w:rsidRDefault="00F470CB" w14:paraId="418D0E9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xmlns:wp14="http://schemas.microsoft.com/office/word/2010/wordml" w:rsidRPr="009C54A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3461D77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966586" w14:paraId="5AAD931C" wp14:textId="77777777">
        <w:tc>
          <w:tcPr>
            <w:tcW w:w="1701" w:type="dxa"/>
          </w:tcPr>
          <w:p w:rsidRPr="009C54AE" w:rsidR="0085747A" w:rsidP="00F470CB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807975" w:rsidRDefault="00807975" w14:paraId="116405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zagadnienie 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komunikacji społecznej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wymieni cechy dobrej komunikacji</w:t>
            </w:r>
          </w:p>
        </w:tc>
        <w:tc>
          <w:tcPr>
            <w:tcW w:w="1873" w:type="dxa"/>
            <w:vAlign w:val="center"/>
          </w:tcPr>
          <w:p w:rsidRPr="009C54AE" w:rsidR="0085747A" w:rsidP="00966586" w:rsidRDefault="00F470CB" w14:paraId="43CB348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966586" w14:paraId="24878D1B" wp14:textId="77777777">
        <w:tc>
          <w:tcPr>
            <w:tcW w:w="1701" w:type="dxa"/>
          </w:tcPr>
          <w:p w:rsidRPr="009C54AE" w:rsidR="0085747A" w:rsidP="00F470CB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807975" w:rsidRDefault="00807975" w14:paraId="376753D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posługuje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językiem polskim oraz wykazuje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troskę o kulturę i e</w:t>
            </w:r>
            <w:r w:rsidR="00647946">
              <w:rPr>
                <w:rFonts w:ascii="Corbel" w:hAnsi="Corbel"/>
                <w:b w:val="0"/>
                <w:smallCaps w:val="0"/>
                <w:szCs w:val="24"/>
              </w:rPr>
              <w:t>ste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tykę wypowiedzi własnej, dzieci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uczniów</w:t>
            </w:r>
          </w:p>
        </w:tc>
        <w:tc>
          <w:tcPr>
            <w:tcW w:w="1873" w:type="dxa"/>
            <w:vAlign w:val="center"/>
          </w:tcPr>
          <w:p w:rsidRPr="009C54AE" w:rsidR="0085747A" w:rsidP="00966586" w:rsidRDefault="00F470CB" w14:paraId="66DBE9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966586" w14:paraId="77986FEB" wp14:textId="77777777">
        <w:tc>
          <w:tcPr>
            <w:tcW w:w="1701" w:type="dxa"/>
          </w:tcPr>
          <w:p w:rsidRPr="009C54AE" w:rsidR="0085747A" w:rsidP="00F470CB" w:rsidRDefault="00F470C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9C54AE" w:rsidR="0085747A" w:rsidP="00807975" w:rsidRDefault="0047211A" w14:paraId="18FFD0D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07975">
              <w:rPr>
                <w:rFonts w:ascii="Corbel" w:hAnsi="Corbel"/>
                <w:b w:val="0"/>
                <w:smallCaps w:val="0"/>
                <w:szCs w:val="24"/>
              </w:rPr>
              <w:t xml:space="preserve">tosuje zasady grzeczności językowej oraz etyki komunikacji </w:t>
            </w:r>
          </w:p>
        </w:tc>
        <w:tc>
          <w:tcPr>
            <w:tcW w:w="1873" w:type="dxa"/>
            <w:vAlign w:val="center"/>
          </w:tcPr>
          <w:p w:rsidRPr="009C54AE" w:rsidR="0085747A" w:rsidP="00966586" w:rsidRDefault="00F470CB" w14:paraId="5F2E289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  <w:tr xmlns:wp14="http://schemas.microsoft.com/office/word/2010/wordml" w:rsidRPr="009C54AE" w:rsidR="00F470CB" w:rsidTr="00966586" w14:paraId="4B3DD1A2" wp14:textId="77777777">
        <w:tc>
          <w:tcPr>
            <w:tcW w:w="1701" w:type="dxa"/>
          </w:tcPr>
          <w:p w:rsidRPr="009C54AE" w:rsidR="00F470CB" w:rsidP="00F470CB" w:rsidRDefault="00F470CB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9C54AE" w:rsidR="00F470CB" w:rsidP="0047211A" w:rsidRDefault="0047211A" w14:paraId="3FC9C4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grzeczności językowej w porozumiewaniu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 z osobami pochodzącymi z różnych środowisk i o różnej kondycji emocjonalnej, </w:t>
            </w:r>
          </w:p>
        </w:tc>
        <w:tc>
          <w:tcPr>
            <w:tcW w:w="1873" w:type="dxa"/>
            <w:vAlign w:val="center"/>
          </w:tcPr>
          <w:p w:rsidRPr="009C54AE" w:rsidR="00F470CB" w:rsidP="00966586" w:rsidRDefault="00F470CB" w14:paraId="2986E80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PPiW.K05</w:t>
            </w:r>
          </w:p>
        </w:tc>
      </w:tr>
    </w:tbl>
    <w:p xmlns:wp14="http://schemas.microsoft.com/office/word/2010/wordml" w:rsidRPr="009C54AE" w:rsidR="0085747A" w:rsidP="00F470CB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85747A" w:rsidP="007C2FF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7C2FFE" w:rsidR="007C2FFE" w:rsidP="007C2FFE" w:rsidRDefault="007C2FFE" w14:paraId="0FB78278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1FC39945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307C01" w:rsidTr="00923D7D" w14:paraId="587EA2A8" wp14:textId="77777777">
        <w:tc>
          <w:tcPr>
            <w:tcW w:w="9639" w:type="dxa"/>
          </w:tcPr>
          <w:p w:rsidRPr="009C54AE" w:rsidR="00307C01" w:rsidP="00671300" w:rsidRDefault="00307C01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307C01" w:rsidTr="00923D7D" w14:paraId="512844D5" wp14:textId="77777777">
        <w:tc>
          <w:tcPr>
            <w:tcW w:w="9639" w:type="dxa"/>
          </w:tcPr>
          <w:p w:rsidRPr="009C54AE" w:rsidR="00307C01" w:rsidP="00671300" w:rsidRDefault="00307C01" w14:paraId="20574BB1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xmlns:wp14="http://schemas.microsoft.com/office/word/2010/wordml" w:rsidRPr="009C54AE" w:rsidR="00307C01" w:rsidTr="00923D7D" w14:paraId="1E205E02" wp14:textId="77777777">
        <w:tc>
          <w:tcPr>
            <w:tcW w:w="9639" w:type="dxa"/>
          </w:tcPr>
          <w:p w:rsidRPr="009C54AE" w:rsidR="00307C01" w:rsidP="00671300" w:rsidRDefault="00307C01" w14:paraId="32939928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Artykulacja samogłosek ustnych i nosowych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>Artykulacja zbitek spółgłoskowych. Ćwiczenia dykcyjne</w:t>
            </w:r>
          </w:p>
        </w:tc>
      </w:tr>
      <w:tr xmlns:wp14="http://schemas.microsoft.com/office/word/2010/wordml" w:rsidRPr="009C54AE" w:rsidR="00307C01" w:rsidTr="00923D7D" w14:paraId="11A2A219" wp14:textId="77777777">
        <w:tc>
          <w:tcPr>
            <w:tcW w:w="9639" w:type="dxa"/>
          </w:tcPr>
          <w:p w:rsidRPr="009C54AE" w:rsidR="00307C01" w:rsidP="00671300" w:rsidRDefault="00307C01" w14:paraId="21D0F0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Akcent wyrazowy i zdaniowy. Intonacja. Tempo wypowiedzi. Frazowanie.</w:t>
            </w:r>
          </w:p>
        </w:tc>
      </w:tr>
      <w:tr xmlns:wp14="http://schemas.microsoft.com/office/word/2010/wordml" w:rsidRPr="009C54AE" w:rsidR="00307C01" w:rsidTr="00923D7D" w14:paraId="451F1DC5" wp14:textId="77777777">
        <w:tc>
          <w:tcPr>
            <w:tcW w:w="9639" w:type="dxa"/>
          </w:tcPr>
          <w:p w:rsidRPr="009C54AE" w:rsidR="00307C01" w:rsidP="00671300" w:rsidRDefault="00307C01" w14:paraId="7219D4DA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fleksji. Błędy składniowe i stylistyczne.</w:t>
            </w:r>
          </w:p>
        </w:tc>
      </w:tr>
      <w:tr xmlns:wp14="http://schemas.microsoft.com/office/word/2010/wordml" w:rsidRPr="009C54AE" w:rsidR="00307C01" w:rsidTr="00923D7D" w14:paraId="08D52391" wp14:textId="77777777">
        <w:tc>
          <w:tcPr>
            <w:tcW w:w="9639" w:type="dxa"/>
          </w:tcPr>
          <w:p w:rsidRPr="009C54AE" w:rsidR="00307C01" w:rsidP="00671300" w:rsidRDefault="00307C01" w14:paraId="7267B756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Cechy dobrej komunikacji językowej.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Zasady grzeczności językowej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7A7318">
              <w:rPr>
                <w:rFonts w:ascii="TimesNewRoman" w:hAnsi="TimesNewRoman" w:cs="TimesNewRoman"/>
                <w:sz w:val="24"/>
                <w:szCs w:val="24"/>
                <w:lang w:eastAsia="pl-PL"/>
              </w:rPr>
              <w:t xml:space="preserve"> </w:t>
            </w:r>
            <w:r w:rsidRPr="007A7318">
              <w:rPr>
                <w:rFonts w:ascii="Corbel" w:hAnsi="Corbel"/>
                <w:sz w:val="24"/>
                <w:szCs w:val="24"/>
              </w:rPr>
              <w:t>etykiet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7A7318">
              <w:rPr>
                <w:rFonts w:ascii="Corbel" w:hAnsi="Corbel"/>
                <w:sz w:val="24"/>
                <w:szCs w:val="24"/>
              </w:rPr>
              <w:t xml:space="preserve"> korespondencji tradycyjnej i elektronicznej</w:t>
            </w:r>
            <w:r w:rsidRPr="00A55BC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Kultura wypowiedzi publicznej.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Mowa ciała.</w:t>
            </w:r>
          </w:p>
        </w:tc>
      </w:tr>
      <w:tr xmlns:wp14="http://schemas.microsoft.com/office/word/2010/wordml" w:rsidRPr="009C54AE" w:rsidR="00307C01" w:rsidTr="00923D7D" w14:paraId="3BA60513" wp14:textId="77777777">
        <w:tc>
          <w:tcPr>
            <w:tcW w:w="9639" w:type="dxa"/>
          </w:tcPr>
          <w:p w:rsidRPr="009C54AE" w:rsidR="00307C01" w:rsidP="002710A7" w:rsidRDefault="002710A7" w14:paraId="4DB836BF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710A7">
              <w:rPr>
                <w:rFonts w:ascii="Corbel" w:hAnsi="Corbel"/>
                <w:sz w:val="24"/>
                <w:szCs w:val="24"/>
              </w:rPr>
              <w:t>Zasady pracy z tekstem literatury pięknej oraz kryteria dobrej recytacji. Recytacja utworu poetyckie</w:t>
            </w:r>
            <w:r w:rsidR="00647946">
              <w:rPr>
                <w:rFonts w:ascii="Corbel" w:hAnsi="Corbel"/>
                <w:sz w:val="24"/>
                <w:szCs w:val="24"/>
              </w:rPr>
              <w:t>go.</w:t>
            </w: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307C01" w:rsidR="00307C01" w:rsidP="009C54AE" w:rsidRDefault="00307C01" w14:paraId="0E83C683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7C01"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xmlns:wp14="http://schemas.microsoft.com/office/word/2010/wordml" w:rsidR="00E960BB" w:rsidP="009C54AE" w:rsidRDefault="00E960BB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62EBF3C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307C01" w:rsidTr="00966586" w14:paraId="117EAB55" wp14:textId="77777777">
        <w:tc>
          <w:tcPr>
            <w:tcW w:w="1985" w:type="dxa"/>
          </w:tcPr>
          <w:p w:rsidRPr="009C54AE" w:rsidR="00307C01" w:rsidP="00671300" w:rsidRDefault="00307C01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7C2FFE" w:rsidR="00307C01" w:rsidP="007C2FFE" w:rsidRDefault="00307C01" w14:paraId="7E1ACA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966586" w14:paraId="250A37DA" wp14:textId="77777777">
        <w:tc>
          <w:tcPr>
            <w:tcW w:w="1985" w:type="dxa"/>
          </w:tcPr>
          <w:p w:rsidRPr="009C54AE" w:rsidR="00307C01" w:rsidP="00671300" w:rsidRDefault="00307C01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7C2FFE" w:rsidR="00307C01" w:rsidP="007C2FFE" w:rsidRDefault="00307C01" w14:paraId="4510FEB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966586" w14:paraId="39B19C4F" wp14:textId="77777777">
        <w:tc>
          <w:tcPr>
            <w:tcW w:w="1985" w:type="dxa"/>
          </w:tcPr>
          <w:p w:rsidRPr="009C54AE" w:rsidR="00307C01" w:rsidP="00671300" w:rsidRDefault="00307C01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7C2FFE" w:rsidR="00307C01" w:rsidP="007C2FFE" w:rsidRDefault="00307C01" w14:paraId="30A6FD3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23CA83C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966586" w14:paraId="7B3D9ADF" wp14:textId="77777777">
        <w:tc>
          <w:tcPr>
            <w:tcW w:w="1985" w:type="dxa"/>
          </w:tcPr>
          <w:p w:rsidRPr="009C54AE" w:rsidR="00307C01" w:rsidP="00671300" w:rsidRDefault="00307C01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7C2FFE" w:rsidR="00307C01" w:rsidP="007C2FFE" w:rsidRDefault="00307C01" w14:paraId="7EC376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69BAA59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E09A089" wp14:textId="77777777">
        <w:tc>
          <w:tcPr>
            <w:tcW w:w="9670" w:type="dxa"/>
          </w:tcPr>
          <w:p w:rsidR="00301E1B" w:rsidP="00301E1B" w:rsidRDefault="00301E1B" w14:paraId="7C77FAA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przejawiająca się merytorycznym przygotowaniem do dyskusji i udziałem w niej, opracowaniem głosowej interpretacji określonych tekstów literackich i publicystycznych, </w:t>
            </w:r>
          </w:p>
          <w:p w:rsidRPr="009C54AE" w:rsidR="0085747A" w:rsidP="00647946" w:rsidRDefault="00301E1B" w14:paraId="25F68C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min. 10-12 wersów; II. Tekst poetycki</w:t>
            </w:r>
          </w:p>
        </w:tc>
      </w:tr>
    </w:tbl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36BD2055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331C49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36BD2055" w14:paraId="4521DA50" wp14:textId="77777777">
        <w:tc>
          <w:tcPr>
            <w:tcW w:w="4962" w:type="dxa"/>
            <w:tcMar/>
          </w:tcPr>
          <w:p w:rsidRPr="009C54AE" w:rsidR="0085747A" w:rsidP="00646ED8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331C49" w:rsidRDefault="002710A7" w14:paraId="423D4B9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C61DC5" w:rsidTr="36BD2055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5883AB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6BD2055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6BD2055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331C49" w:rsidRDefault="00301E1B" w14:paraId="7144751B" wp14:textId="239C2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36BD2055" w14:paraId="5BC6081C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301E1B" w:rsidRDefault="00C61DC5" w14:paraId="3F06A52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01E1B">
              <w:rPr>
                <w:rFonts w:ascii="Corbel" w:hAnsi="Corbel"/>
                <w:sz w:val="24"/>
                <w:szCs w:val="24"/>
              </w:rPr>
              <w:t>przygotowanie recytacji)</w:t>
            </w:r>
          </w:p>
        </w:tc>
        <w:tc>
          <w:tcPr>
            <w:tcW w:w="4677" w:type="dxa"/>
            <w:tcMar/>
          </w:tcPr>
          <w:p w:rsidRPr="009C54AE" w:rsidR="00C61DC5" w:rsidP="00331C49" w:rsidRDefault="002710A7" w14:paraId="7CE58F48" wp14:textId="74C9EB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6BD2055" w:rsidR="002710A7">
              <w:rPr>
                <w:rFonts w:ascii="Corbel" w:hAnsi="Corbel"/>
                <w:sz w:val="24"/>
                <w:szCs w:val="24"/>
              </w:rPr>
              <w:t>3</w:t>
            </w:r>
            <w:r w:rsidRPr="36BD2055" w:rsidR="0961DDC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85747A" w:rsidTr="36BD2055" w14:paraId="4D6280A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331C49" w:rsidRDefault="00301E1B" w14:paraId="68861898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9C54AE" w:rsidR="0085747A" w:rsidTr="36BD2055" w14:paraId="0AD00C0E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331C49" w:rsidRDefault="00301E1B" w14:paraId="78E884C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08CE6F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61CDCEA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23DE523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301E1B" w:rsidTr="0071620A" w14:paraId="1FF199C3" wp14:textId="77777777">
        <w:trPr>
          <w:trHeight w:val="397"/>
        </w:trPr>
        <w:tc>
          <w:tcPr>
            <w:tcW w:w="7513" w:type="dxa"/>
          </w:tcPr>
          <w:p w:rsidR="00301E1B" w:rsidP="00671300" w:rsidRDefault="00301E1B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01E1B" w:rsidP="00966586" w:rsidRDefault="00301E1B" w14:paraId="6F3533C8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9527C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301E1B" w:rsidP="00966586" w:rsidRDefault="00301E1B" w14:paraId="775FE98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:rsidRPr="0089527C" w:rsidR="00301E1B" w:rsidP="00966586" w:rsidRDefault="00301E1B" w14:paraId="542F4C4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Marcjanik M.,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Grzeczność w komunikacji językowej.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2008.</w:t>
            </w:r>
          </w:p>
          <w:p w:rsidRPr="0089527C" w:rsidR="00301E1B" w:rsidP="00966586" w:rsidRDefault="00301E1B" w14:paraId="033951DB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Marcjanik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Mówimy uprzejmie. Poradnik językowego savoir-vivre’u.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2009. </w:t>
            </w:r>
          </w:p>
          <w:p w:rsidR="00301E1B" w:rsidP="00966586" w:rsidRDefault="00301E1B" w14:paraId="1C0899B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:rsidRPr="0089527C" w:rsidR="00301E1B" w:rsidP="00966586" w:rsidRDefault="00301E1B" w14:paraId="531DF239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poprawnej wymowy czyli o bełkotaniu i faflunieniu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:rsidR="00301E1B" w:rsidP="00966586" w:rsidRDefault="00301E1B" w14:paraId="6839E5D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Paszczodźwięki. Mały poradnik dla wielkich mówców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:rsidRPr="009C54AE" w:rsidR="00301E1B" w:rsidP="00966586" w:rsidRDefault="00301E1B" w14:paraId="6BD7CCA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Romanek</w:t>
            </w:r>
            <w:r w:rsidR="006479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01E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xmlns:wp14="http://schemas.microsoft.com/office/word/2010/wordml" w:rsidRPr="009C54AE" w:rsidR="00301E1B" w:rsidTr="0071620A" w14:paraId="0EDC9DA8" wp14:textId="77777777">
        <w:trPr>
          <w:trHeight w:val="397"/>
        </w:trPr>
        <w:tc>
          <w:tcPr>
            <w:tcW w:w="7513" w:type="dxa"/>
          </w:tcPr>
          <w:p w:rsidRPr="0089527C" w:rsidR="00301E1B" w:rsidP="00671300" w:rsidRDefault="00301E1B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89527C" w:rsidR="00301E1B" w:rsidP="00966586" w:rsidRDefault="00301E1B" w14:paraId="3C343D7D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Bańko M.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na co dzień,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Pr="0089527C" w:rsidR="00301E1B" w:rsidP="00966586" w:rsidRDefault="00301E1B" w14:paraId="3954B58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Bralczyk J., Gruszczyński W., Kłosińska K.,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Wiem, co mówię, czyli o dobrej komunikacji.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Bydgoszcz-Warszawa 2011.</w:t>
            </w:r>
          </w:p>
          <w:p w:rsidRPr="0089527C" w:rsidR="00301E1B" w:rsidP="00966586" w:rsidRDefault="00301E1B" w14:paraId="3561861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Kurkowska H., Skorupka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Stylistyka polska. Zarys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2001.</w:t>
            </w:r>
          </w:p>
          <w:p w:rsidRPr="0089527C" w:rsidR="00301E1B" w:rsidP="00966586" w:rsidRDefault="00301E1B" w14:paraId="5304D64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Paese A., Mowa ciała. Jak odczytywać myśli innych ludzi z ich gestów. Kielce 2004.</w:t>
            </w:r>
          </w:p>
          <w:p w:rsidRPr="0089527C" w:rsidR="00301E1B" w:rsidP="00966586" w:rsidRDefault="00301E1B" w14:paraId="2E2ED13C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:rsidRPr="0089527C" w:rsidR="00301E1B" w:rsidP="00966586" w:rsidRDefault="00301E1B" w14:paraId="5B99D9F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Prygoń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xmlns:wp14="http://schemas.microsoft.com/office/word/2010/wordml" w:rsidRPr="009C54AE" w:rsidR="0085747A" w:rsidP="009C54AE" w:rsidRDefault="0085747A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86845" w:rsidP="00C16ABF" w:rsidRDefault="00D86845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86845" w:rsidP="00C16ABF" w:rsidRDefault="00D86845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86845" w:rsidP="00C16ABF" w:rsidRDefault="00D86845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86845" w:rsidP="00C16ABF" w:rsidRDefault="00D86845" w14:paraId="6DFB9E20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9F62DF"/>
    <w:multiLevelType w:val="hybridMultilevel"/>
    <w:tmpl w:val="B002D1A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E6F06C5"/>
    <w:multiLevelType w:val="hybridMultilevel"/>
    <w:tmpl w:val="A65ECD2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08D"/>
    <w:rsid w:val="001F2CA2"/>
    <w:rsid w:val="002144C0"/>
    <w:rsid w:val="0022477D"/>
    <w:rsid w:val="002278A9"/>
    <w:rsid w:val="002336F9"/>
    <w:rsid w:val="0024028F"/>
    <w:rsid w:val="00244ABC"/>
    <w:rsid w:val="002710A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1E1B"/>
    <w:rsid w:val="0030395F"/>
    <w:rsid w:val="00305C92"/>
    <w:rsid w:val="00307C01"/>
    <w:rsid w:val="003151C5"/>
    <w:rsid w:val="00331C49"/>
    <w:rsid w:val="003343CF"/>
    <w:rsid w:val="00343DDE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11A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2972"/>
    <w:rsid w:val="0050496F"/>
    <w:rsid w:val="00513B6F"/>
    <w:rsid w:val="00517C63"/>
    <w:rsid w:val="00526C94"/>
    <w:rsid w:val="005331C2"/>
    <w:rsid w:val="005363C4"/>
    <w:rsid w:val="00536BDE"/>
    <w:rsid w:val="00543ACC"/>
    <w:rsid w:val="00544355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2932"/>
    <w:rsid w:val="005F31D2"/>
    <w:rsid w:val="0061029B"/>
    <w:rsid w:val="00617230"/>
    <w:rsid w:val="00621CE1"/>
    <w:rsid w:val="00627FC9"/>
    <w:rsid w:val="00633186"/>
    <w:rsid w:val="00646ED8"/>
    <w:rsid w:val="00647946"/>
    <w:rsid w:val="00647FA8"/>
    <w:rsid w:val="00650C5F"/>
    <w:rsid w:val="00654934"/>
    <w:rsid w:val="006620D9"/>
    <w:rsid w:val="00671958"/>
    <w:rsid w:val="00675843"/>
    <w:rsid w:val="00696477"/>
    <w:rsid w:val="006D050F"/>
    <w:rsid w:val="006D4C2A"/>
    <w:rsid w:val="006D6139"/>
    <w:rsid w:val="006E5D65"/>
    <w:rsid w:val="006F089B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FFE"/>
    <w:rsid w:val="007C3299"/>
    <w:rsid w:val="007C3BCC"/>
    <w:rsid w:val="007C4546"/>
    <w:rsid w:val="007D6243"/>
    <w:rsid w:val="007D6E56"/>
    <w:rsid w:val="007F1652"/>
    <w:rsid w:val="007F4155"/>
    <w:rsid w:val="00807975"/>
    <w:rsid w:val="0081554D"/>
    <w:rsid w:val="0081707E"/>
    <w:rsid w:val="008449B3"/>
    <w:rsid w:val="0085747A"/>
    <w:rsid w:val="00884922"/>
    <w:rsid w:val="008854F5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DD0"/>
    <w:rsid w:val="00916188"/>
    <w:rsid w:val="00923D7D"/>
    <w:rsid w:val="009508DF"/>
    <w:rsid w:val="00950DAC"/>
    <w:rsid w:val="00954A07"/>
    <w:rsid w:val="00966586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976"/>
    <w:rsid w:val="00C324C1"/>
    <w:rsid w:val="00C36992"/>
    <w:rsid w:val="00C47517"/>
    <w:rsid w:val="00C56036"/>
    <w:rsid w:val="00C61DC5"/>
    <w:rsid w:val="00C67E92"/>
    <w:rsid w:val="00C70A26"/>
    <w:rsid w:val="00C766DF"/>
    <w:rsid w:val="00C82423"/>
    <w:rsid w:val="00C94B98"/>
    <w:rsid w:val="00CA2B96"/>
    <w:rsid w:val="00CA5089"/>
    <w:rsid w:val="00CB42CB"/>
    <w:rsid w:val="00CC048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6845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3B9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FB1"/>
    <w:rsid w:val="00F070AB"/>
    <w:rsid w:val="00F17567"/>
    <w:rsid w:val="00F27A7B"/>
    <w:rsid w:val="00F470CB"/>
    <w:rsid w:val="00F526AF"/>
    <w:rsid w:val="00F617C3"/>
    <w:rsid w:val="00F7066B"/>
    <w:rsid w:val="00F83B28"/>
    <w:rsid w:val="00F97171"/>
    <w:rsid w:val="00FA46E5"/>
    <w:rsid w:val="00FB7DBA"/>
    <w:rsid w:val="00FC1C25"/>
    <w:rsid w:val="00FC3F45"/>
    <w:rsid w:val="00FD503F"/>
    <w:rsid w:val="00FD7589"/>
    <w:rsid w:val="00FE1C6F"/>
    <w:rsid w:val="00FF016A"/>
    <w:rsid w:val="00FF1401"/>
    <w:rsid w:val="00FF1F96"/>
    <w:rsid w:val="00FF5E7D"/>
    <w:rsid w:val="0961DDC8"/>
    <w:rsid w:val="36BD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07804"/>
  <w15:docId w15:val="{C87F096B-D18B-4983-911F-34D0CF1424E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F0F2E2-4CDE-4C32-91D7-BDEFB6467A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A8B359-A597-4F15-8EC8-E2CC972C3847}"/>
</file>

<file path=customXml/itemProps3.xml><?xml version="1.0" encoding="utf-8"?>
<ds:datastoreItem xmlns:ds="http://schemas.openxmlformats.org/officeDocument/2006/customXml" ds:itemID="{D34DE52C-BDC4-494D-B71A-81391589B48B}"/>
</file>

<file path=customXml/itemProps4.xml><?xml version="1.0" encoding="utf-8"?>
<ds:datastoreItem xmlns:ds="http://schemas.openxmlformats.org/officeDocument/2006/customXml" ds:itemID="{AD684D65-7EF9-4CBD-BC7D-C8DF4EF102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17</revision>
  <lastPrinted>2019-02-06T12:12:00.0000000Z</lastPrinted>
  <dcterms:created xsi:type="dcterms:W3CDTF">2019-11-28T10:38:00.0000000Z</dcterms:created>
  <dcterms:modified xsi:type="dcterms:W3CDTF">2026-03-07T17:38:29.5214353Z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